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5687" w14:textId="77777777" w:rsidR="00316FCA" w:rsidRDefault="00316FCA" w:rsidP="00316FCA">
      <w:r>
        <w:rPr>
          <w:u w:val="single"/>
        </w:rPr>
        <w:t>Thomas GEFFREY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14:paraId="5C982673" w14:textId="77777777" w:rsidR="00316FCA" w:rsidRDefault="00316FCA" w:rsidP="00316FCA"/>
    <w:p w14:paraId="5407E676" w14:textId="77777777" w:rsidR="00316FCA" w:rsidRDefault="00316FCA" w:rsidP="00316FCA"/>
    <w:p w14:paraId="4E213128" w14:textId="77777777" w:rsidR="00316FCA" w:rsidRDefault="00316FCA" w:rsidP="00316FCA">
      <w:r>
        <w:t>15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Coventry into lands</w:t>
      </w:r>
    </w:p>
    <w:p w14:paraId="6A67A1C5" w14:textId="77777777" w:rsidR="00316FCA" w:rsidRDefault="00316FCA" w:rsidP="00316FCA">
      <w:r>
        <w:tab/>
      </w:r>
      <w:r>
        <w:tab/>
        <w:t>of Constance Holand(q.v.).</w:t>
      </w:r>
    </w:p>
    <w:p w14:paraId="24B60565" w14:textId="77777777" w:rsidR="00316FCA" w:rsidRDefault="00316FCA" w:rsidP="00316FCA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https://inquisitionspostmortem.ac.uk/view/inquisition/25-109/115</w:t>
        </w:r>
      </w:hyperlink>
      <w:r>
        <w:t xml:space="preserve"> )</w:t>
      </w:r>
    </w:p>
    <w:p w14:paraId="75F9ACB5" w14:textId="77777777" w:rsidR="00316FCA" w:rsidRDefault="00316FCA" w:rsidP="00316FCA"/>
    <w:p w14:paraId="0663A4BA" w14:textId="77777777" w:rsidR="00316FCA" w:rsidRDefault="00316FCA" w:rsidP="00316FCA"/>
    <w:p w14:paraId="37B3288C" w14:textId="77777777" w:rsidR="00316FCA" w:rsidRDefault="00316FCA" w:rsidP="00316FCA">
      <w:r>
        <w:t>10 June 2023</w:t>
      </w:r>
    </w:p>
    <w:p w14:paraId="32D5E2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46798" w14:textId="77777777" w:rsidR="00316FCA" w:rsidRDefault="00316FCA" w:rsidP="009139A6">
      <w:r>
        <w:separator/>
      </w:r>
    </w:p>
  </w:endnote>
  <w:endnote w:type="continuationSeparator" w:id="0">
    <w:p w14:paraId="22803541" w14:textId="77777777" w:rsidR="00316FCA" w:rsidRDefault="00316F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4D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3D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6F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E3718" w14:textId="77777777" w:rsidR="00316FCA" w:rsidRDefault="00316FCA" w:rsidP="009139A6">
      <w:r>
        <w:separator/>
      </w:r>
    </w:p>
  </w:footnote>
  <w:footnote w:type="continuationSeparator" w:id="0">
    <w:p w14:paraId="012EB87F" w14:textId="77777777" w:rsidR="00316FCA" w:rsidRDefault="00316F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92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88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753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FCA"/>
    <w:rsid w:val="000666E0"/>
    <w:rsid w:val="002510B7"/>
    <w:rsid w:val="00316FC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0FD9D"/>
  <w15:chartTrackingRefBased/>
  <w15:docId w15:val="{62D6B207-C80D-4D67-9325-BE3635F2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FC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6F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2023-06-10T18:52:00Z</dcterms:created>
  <dcterms:modified xsi:type="dcterms:W3CDTF">2023-06-10T18:52:00Z</dcterms:modified>
</cp:coreProperties>
</file>